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34F59" w:rsidRPr="00934F5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E1ECD">
        <w:rPr>
          <w:rFonts w:ascii="Corbel" w:hAnsi="Corbel"/>
          <w:b/>
          <w:smallCaps/>
          <w:sz w:val="24"/>
          <w:szCs w:val="24"/>
        </w:rPr>
        <w:t xml:space="preserve"> </w:t>
      </w:r>
      <w:r w:rsidR="003C1334">
        <w:rPr>
          <w:rFonts w:ascii="Corbel" w:hAnsi="Corbel"/>
          <w:i/>
          <w:smallCaps/>
          <w:sz w:val="24"/>
          <w:szCs w:val="24"/>
        </w:rPr>
        <w:t>202</w:t>
      </w:r>
      <w:r w:rsidR="005B19D7">
        <w:rPr>
          <w:rFonts w:ascii="Corbel" w:hAnsi="Corbel"/>
          <w:i/>
          <w:smallCaps/>
          <w:sz w:val="24"/>
          <w:szCs w:val="24"/>
        </w:rPr>
        <w:t>6</w:t>
      </w:r>
      <w:r w:rsidR="003C1334">
        <w:rPr>
          <w:rFonts w:ascii="Corbel" w:hAnsi="Corbel"/>
          <w:i/>
          <w:smallCaps/>
          <w:sz w:val="24"/>
          <w:szCs w:val="24"/>
        </w:rPr>
        <w:t>-202</w:t>
      </w:r>
      <w:r w:rsidR="005B19D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1E1EC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95BB3">
        <w:rPr>
          <w:rFonts w:ascii="Corbel" w:hAnsi="Corbel"/>
          <w:sz w:val="20"/>
          <w:szCs w:val="20"/>
        </w:rPr>
        <w:t>202</w:t>
      </w:r>
      <w:r w:rsidR="005B19D7">
        <w:rPr>
          <w:rFonts w:ascii="Corbel" w:hAnsi="Corbel"/>
          <w:sz w:val="20"/>
          <w:szCs w:val="20"/>
        </w:rPr>
        <w:t>7</w:t>
      </w:r>
      <w:r w:rsidR="00795BB3">
        <w:rPr>
          <w:rFonts w:ascii="Corbel" w:hAnsi="Corbel"/>
          <w:sz w:val="20"/>
          <w:szCs w:val="20"/>
        </w:rPr>
        <w:t>/202</w:t>
      </w:r>
      <w:r w:rsidR="005B19D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666CD" w:rsidRDefault="007666CD" w:rsidP="007666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57E1">
              <w:rPr>
                <w:rFonts w:ascii="Corbel" w:eastAsia="Times New Roman" w:hAnsi="Corbel"/>
                <w:sz w:val="24"/>
                <w:szCs w:val="24"/>
                <w:lang w:eastAsia="pl-PL"/>
              </w:rPr>
              <w:t>Współczesne systemy edukacji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173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305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A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A3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F360C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360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F360C" w:rsidRDefault="00656F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DF360C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7666CD" w:rsidRPr="00DF360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F360C" w:rsidRDefault="00656F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360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666CD" w:rsidRPr="00DF360C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913535" w:rsidRPr="00DF360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F360C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360C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proofErr w:type="spellStart"/>
            <w:r w:rsidRPr="00DF360C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DF360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656F8B" w:rsidRPr="00DF360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B61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 xml:space="preserve">Dr hab. prof. UR Wojciech </w:t>
            </w:r>
            <w:proofErr w:type="spellStart"/>
            <w:r w:rsidRPr="007666CD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E1EC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666C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666C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666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666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3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F75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1FA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66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572432">
        <w:rPr>
          <w:rFonts w:ascii="Corbel" w:hAnsi="Corbel"/>
          <w:b w:val="0"/>
          <w:smallCaps w:val="0"/>
          <w:szCs w:val="24"/>
        </w:rPr>
        <w:t xml:space="preserve">ZALICZENIE </w:t>
      </w:r>
      <w:r w:rsidR="00317377">
        <w:rPr>
          <w:rFonts w:ascii="Corbel" w:hAnsi="Corbel"/>
          <w:b w:val="0"/>
          <w:smallCaps w:val="0"/>
          <w:szCs w:val="24"/>
        </w:rPr>
        <w:t>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7666CD" w:rsidRPr="007666CD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przedmiotów: socjologia, pedagogika ogólna, historia wychowania, teoretyczne podstawy wychowania.</w:t>
            </w:r>
          </w:p>
          <w:p w:rsidR="0085747A" w:rsidRPr="009C54AE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społeczeństwie, umiejętności analizy i syntezy zjawisk pedagogicznych na tle przemian społecznych, kulturowych i ekonomicznych.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666CD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uwarunkowań społeczno-demograficznych i działań projektowych międzynarodowego wymiaru edukacji w odniesieniu do różnych kierunków myśli pedagogicznej i współczesnych nauk pedagogicznych, w szczególności: politycznych uwarunkowań edukacji szkolnej; koncepcji szkoły; organizacji szkoły jako instytucji społecznej i wychowawczej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7666C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źródeł doboru, konstruowania, modyfikowania programów nauczania; sposobów charakteryzowania ucznia – jego potrzeb i zainteresowań oraz formułowania założeń do projektowanie działań edukacyjnych.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rozwiązań prawa oświatowego w pracy szkoły i nauczycieli.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00BC3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2A45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A455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67C42" w:rsidRPr="009C54AE" w:rsidRDefault="00AA0C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A661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europejskie i pozaeuropejskie systemy edukacji, </w:t>
            </w:r>
            <w:r w:rsidRPr="00B67C02">
              <w:rPr>
                <w:rFonts w:ascii="Corbel" w:hAnsi="Corbel"/>
                <w:b w:val="0"/>
                <w:smallCaps w:val="0"/>
                <w:szCs w:val="24"/>
              </w:rPr>
              <w:t xml:space="preserve">w tym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cele, funkcje, strukturę  systemu edukacji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Scharakteryzuje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 xml:space="preserve"> wybrane instytucje edukacyjne, wychowawcze, opiekuńcze, kulturowe i pomocowe.</w:t>
            </w:r>
          </w:p>
        </w:tc>
        <w:tc>
          <w:tcPr>
            <w:tcW w:w="187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K_W11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50856" w:rsidRPr="009C54AE" w:rsidRDefault="001B6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interpret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A661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32C32">
              <w:rPr>
                <w:rFonts w:ascii="Corbel" w:hAnsi="Corbel"/>
                <w:b w:val="0"/>
                <w:smallCaps w:val="0"/>
                <w:szCs w:val="24"/>
              </w:rPr>
              <w:t>działania pedagogiczne w</w:t>
            </w:r>
            <w:r w:rsidR="00A661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25A61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 xml:space="preserve">instytucjach oświatowych, pod kątem oddziaływań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wychowawczych, dydaktycznych i opiekuńczych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K_U05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7C4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550856" w:rsidRPr="009C54AE" w:rsidRDefault="00AE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swoją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pedagogiczn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i jej 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>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 xml:space="preserve"> w rozwoju środowisk wychowawczych.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57E1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5747A" w:rsidRPr="009C54AE" w:rsidRDefault="0085747A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6B39" w:rsidRPr="009C54AE" w:rsidTr="00F56B39">
        <w:tc>
          <w:tcPr>
            <w:tcW w:w="9520" w:type="dxa"/>
          </w:tcPr>
          <w:p w:rsidR="005528DE" w:rsidRDefault="00F56B39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Przedmiot badań pedagogiki porównawczej (definicje, funkcje, etapy rozwoju historycznego)</w:t>
            </w:r>
            <w:r w:rsidR="003B7551"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: struktura systemu oświaty, administracja i nadzór, finansowanie szkoły, nauczyciele, programy nauczania, egzaminy, ocena skuteczności szkoły, reformy oświatowe, problemy do rozwiązania na przyszłość (Polska, </w:t>
            </w:r>
            <w:r>
              <w:rPr>
                <w:rFonts w:ascii="Corbel" w:hAnsi="Corbel"/>
                <w:sz w:val="24"/>
                <w:szCs w:val="24"/>
              </w:rPr>
              <w:t xml:space="preserve">Ukraina, </w:t>
            </w:r>
            <w:r w:rsidRPr="00F56B39">
              <w:rPr>
                <w:rFonts w:ascii="Corbel" w:hAnsi="Corbel"/>
                <w:sz w:val="24"/>
                <w:szCs w:val="24"/>
              </w:rPr>
              <w:t>Rosja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 Niemcy</w:t>
            </w:r>
            <w:r>
              <w:rPr>
                <w:rFonts w:ascii="Corbel" w:hAnsi="Corbel"/>
                <w:sz w:val="24"/>
                <w:szCs w:val="24"/>
              </w:rPr>
              <w:t>, Finlandia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(Wielka Brytania</w:t>
            </w:r>
            <w:r w:rsidRPr="00F56B39">
              <w:rPr>
                <w:rFonts w:ascii="Corbel" w:hAnsi="Corbel"/>
                <w:sz w:val="24"/>
                <w:szCs w:val="24"/>
              </w:rPr>
              <w:t>, Francja, Hiszpania, Włochy, Szwecja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: struktura systemu oświaty, administracja i nadzór, finansowanie szkoły, nauczyciele, programy nauczania, egzaminy, ocena </w:t>
            </w:r>
            <w:r w:rsidRPr="00F56B39">
              <w:rPr>
                <w:rFonts w:ascii="Corbel" w:hAnsi="Corbel"/>
                <w:sz w:val="24"/>
                <w:szCs w:val="24"/>
              </w:rPr>
              <w:lastRenderedPageBreak/>
              <w:t>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(Brazylia, Chiny, Indie</w:t>
            </w:r>
            <w:r w:rsidR="00DD0C31">
              <w:rPr>
                <w:rFonts w:ascii="Corbel" w:hAnsi="Corbel"/>
                <w:sz w:val="24"/>
                <w:szCs w:val="24"/>
              </w:rPr>
              <w:t>, Egipt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 (Iran, Izrael, Japonia, USA)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F56B39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Ogólna analiza komparatystyczna systemów edukacji: cele oświaty, progi szkolne, wiek uczniów na progach szkolnych, obowiązek szkolny, rola i znaczenie egzaminów, skale ocen szkolnych, inspekcja i kontrola, finansowanie oświaty, status nauczycieli, programy nauczania, reformy oświatowe)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2515E5" w:rsidRPr="009C54AE" w:rsidRDefault="002515E5" w:rsidP="002515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perspektywy rozwoju systemów edukacji współczesnej w Europie i na świecie.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F56B39">
        <w:tc>
          <w:tcPr>
            <w:tcW w:w="9520" w:type="dxa"/>
          </w:tcPr>
          <w:p w:rsidR="0085747A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ogólnej struktury systemów edukacji </w:t>
            </w:r>
            <w:r w:rsidR="005528DE">
              <w:rPr>
                <w:rFonts w:ascii="Corbel" w:hAnsi="Corbel"/>
                <w:sz w:val="24"/>
                <w:szCs w:val="24"/>
              </w:rPr>
              <w:t xml:space="preserve">w państwach </w:t>
            </w:r>
            <w:r>
              <w:rPr>
                <w:rFonts w:ascii="Corbel" w:hAnsi="Corbel"/>
                <w:sz w:val="24"/>
                <w:szCs w:val="24"/>
              </w:rPr>
              <w:t>europejskich i pozaeuropejskich w porównaniu z polskim (w ujęciu schematycznym).</w:t>
            </w:r>
          </w:p>
          <w:p w:rsidR="00865FE7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5528DE">
              <w:rPr>
                <w:rFonts w:ascii="Corbel" w:hAnsi="Corbel"/>
                <w:sz w:val="24"/>
                <w:szCs w:val="24"/>
              </w:rPr>
              <w:t>etapu wychowania przedszkolnego w systematach edukacyjnych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szkolnego podstawowego i średniego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szkoły wyższej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sposobów realizacji „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” uczniów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przygotowania nauczycieli oraz systemów finansowania i nadzoru edukacyjnego w państwach europejskich i pozaeuropejskich w porównaniu z polskim.</w:t>
            </w:r>
          </w:p>
          <w:p w:rsidR="005528DE" w:rsidRPr="009C54A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porównawcza problemów i perspektyw rozwoju systemów edukacji w państwach europejskich i pozaeuropejskich w porównaniu z polskim.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56B39" w:rsidRDefault="00153C41" w:rsidP="00F56B3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</w:t>
      </w:r>
      <w:r w:rsidR="00A661A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F56B39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85747A" w:rsidRPr="00153C41" w:rsidRDefault="003B755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Ćwiczenia: projekt w postaci prezentacji multimedialnej wybranego systemu edukacji zawierający: opis kraju, ogólną strukturę systemu edukacji, charakterystykę etapów: wychowania przedszkolnego, szkolnego podstawowego i średniego, wyższego i kształcenia dorosłych, system realizacji „</w:t>
      </w:r>
      <w:proofErr w:type="spellStart"/>
      <w:r>
        <w:rPr>
          <w:rFonts w:ascii="Corbel" w:hAnsi="Corbel"/>
          <w:b w:val="0"/>
          <w:i/>
          <w:smallCaps w:val="0"/>
          <w:sz w:val="20"/>
          <w:szCs w:val="20"/>
        </w:rPr>
        <w:t>spe</w:t>
      </w:r>
      <w:proofErr w:type="spellEnd"/>
      <w:r>
        <w:rPr>
          <w:rFonts w:ascii="Corbel" w:hAnsi="Corbel"/>
          <w:b w:val="0"/>
          <w:i/>
          <w:smallCaps w:val="0"/>
          <w:sz w:val="20"/>
          <w:szCs w:val="20"/>
        </w:rPr>
        <w:t>” uczniów, przygotowanie nauczycieli, system finansowani i nadzoru edukacji, problemy i perspektywy rozwoju.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  <w:proofErr w:type="spellEnd"/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  <w:proofErr w:type="spellEnd"/>
          </w:p>
        </w:tc>
      </w:tr>
      <w:tr w:rsidR="008966C5" w:rsidRPr="009C54AE" w:rsidTr="00C05F44">
        <w:tc>
          <w:tcPr>
            <w:tcW w:w="1985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966C5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 xml:space="preserve">ykonanie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dokumentacji składającej się ze szczegółowego opisu w wersji papierowej oraz 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>prezentacji multimedialnej ilustrującej funkcjonowanie systemu oświatowego w wybranym kraju świata.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A02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661A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17377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01C4F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01C4F" w:rsidP="008C0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</w:t>
            </w:r>
            <w:r w:rsidR="008C09B8">
              <w:rPr>
                <w:rFonts w:ascii="Corbel" w:hAnsi="Corbel"/>
                <w:sz w:val="24"/>
                <w:szCs w:val="24"/>
              </w:rPr>
              <w:t>w konsultacjach</w:t>
            </w:r>
          </w:p>
        </w:tc>
        <w:tc>
          <w:tcPr>
            <w:tcW w:w="4677" w:type="dxa"/>
          </w:tcPr>
          <w:p w:rsidR="00072A5F" w:rsidRDefault="00072A5F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CD37DD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00BC3" w:rsidRPr="009C54AE" w:rsidRDefault="00400BC3" w:rsidP="003B75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01C4F" w:rsidRDefault="00301C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9C54AE" w:rsidRDefault="00301C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</w:t>
            </w:r>
            <w:r w:rsidR="009800E4">
              <w:rPr>
                <w:rFonts w:ascii="Corbel" w:hAnsi="Corbel"/>
                <w:sz w:val="24"/>
                <w:szCs w:val="24"/>
              </w:rPr>
              <w:t>prac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800E4">
              <w:rPr>
                <w:rFonts w:ascii="Corbel" w:hAnsi="Corbel"/>
                <w:sz w:val="24"/>
                <w:szCs w:val="24"/>
              </w:rPr>
              <w:t xml:space="preserve"> projektow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</w:p>
        </w:tc>
        <w:tc>
          <w:tcPr>
            <w:tcW w:w="4677" w:type="dxa"/>
          </w:tcPr>
          <w:p w:rsidR="00C61DC5" w:rsidRDefault="00C61DC5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D37DD" w:rsidRDefault="00CD37DD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1C4F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01C4F" w:rsidRPr="009C54AE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51D08" w:rsidRDefault="00651D08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>Nowakowska-</w:t>
            </w:r>
            <w:proofErr w:type="spellStart"/>
            <w:r w:rsidRPr="00651D08">
              <w:rPr>
                <w:rFonts w:ascii="Corbel" w:hAnsi="Corbel"/>
                <w:b w:val="0"/>
                <w:smallCaps w:val="0"/>
                <w:szCs w:val="24"/>
              </w:rPr>
              <w:t>Siuta</w:t>
            </w:r>
            <w:proofErr w:type="spellEnd"/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hyperlink r:id="rId8" w:history="1">
              <w:r w:rsidRPr="00AA088F">
                <w:rPr>
                  <w:rFonts w:ascii="Corbel" w:hAnsi="Corbel"/>
                  <w:b w:val="0"/>
                  <w:i/>
                  <w:smallCaps w:val="0"/>
                  <w:szCs w:val="24"/>
                </w:rPr>
                <w:t>Pedagogika porównawcza: problemy, stan badań i perspektywy rozwoju</w:t>
              </w:r>
              <w:r w:rsidR="00AA088F">
                <w:rPr>
                  <w:rFonts w:ascii="Corbel" w:hAnsi="Corbel"/>
                  <w:b w:val="0"/>
                  <w:smallCaps w:val="0"/>
                  <w:szCs w:val="24"/>
                </w:rPr>
                <w:t>. Oficyna Wydawnicza "Impuls",</w:t>
              </w:r>
              <w:r w:rsidRPr="00651D08">
                <w:rPr>
                  <w:rFonts w:ascii="Corbel" w:hAnsi="Corbel"/>
                  <w:b w:val="0"/>
                  <w:smallCaps w:val="0"/>
                  <w:szCs w:val="24"/>
                </w:rPr>
                <w:t xml:space="preserve"> Kraków, 2014.</w:t>
              </w:r>
            </w:hyperlink>
          </w:p>
          <w:p w:rsidR="00651D08" w:rsidRDefault="00651D08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Kępski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Cz.,</w:t>
            </w:r>
            <w:hyperlink r:id="rId9" w:history="1"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Pedagogika</w:t>
              </w:r>
              <w:proofErr w:type="spellEnd"/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 xml:space="preserve"> porównawcza</w:t>
              </w:r>
              <w:r w:rsid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. P</w:t>
              </w:r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odręcznik akademicki</w:t>
              </w:r>
              <w:r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.</w:t>
              </w:r>
              <w:r w:rsidRPr="00651D08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 xml:space="preserve"> </w:t>
              </w:r>
              <w:proofErr w:type="spellStart"/>
              <w:r w:rsidRPr="00651D08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Difin</w:t>
              </w:r>
              <w:proofErr w:type="spellEnd"/>
              <w:r w:rsidRPr="00651D08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, Warszawa 2016.</w:t>
              </w:r>
            </w:hyperlink>
          </w:p>
          <w:p w:rsidR="003641FF" w:rsidRDefault="003641FF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Prokop, </w:t>
            </w:r>
            <w:proofErr w:type="spellStart"/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J</w:t>
            </w:r>
            <w:r w:rsidR="00E81FA0">
              <w:rPr>
                <w:rFonts w:ascii="Corbel" w:hAnsi="Corbel"/>
                <w:b w:val="0"/>
                <w:bCs/>
                <w:smallCaps w:val="0"/>
                <w:szCs w:val="24"/>
              </w:rPr>
              <w:t>.,</w:t>
            </w:r>
            <w:r w:rsidRPr="00E81FA0">
              <w:rPr>
                <w:rFonts w:ascii="Corbel" w:hAnsi="Corbel"/>
                <w:b w:val="0"/>
                <w:bCs/>
                <w:smallCaps w:val="0"/>
                <w:szCs w:val="24"/>
              </w:rPr>
              <w:t>Pedagogika</w:t>
            </w:r>
            <w:proofErr w:type="spellEnd"/>
            <w:r w:rsidRPr="00E81FA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porównawcza </w:t>
            </w:r>
            <w:r w:rsidRPr="0014473C">
              <w:rPr>
                <w:rFonts w:ascii="Corbel" w:eastAsia="Times New Roman" w:hAnsi="Corbel" w:cs="Poppins"/>
                <w:color w:val="212529"/>
                <w:szCs w:val="24"/>
                <w:lang w:eastAsia="pl-PL"/>
              </w:rPr>
              <w:t>–</w:t>
            </w:r>
            <w:r w:rsidRPr="00E81FA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proofErr w:type="spellStart"/>
            <w:r w:rsidRPr="00E81FA0">
              <w:rPr>
                <w:rFonts w:ascii="Corbel" w:hAnsi="Corbel"/>
                <w:b w:val="0"/>
                <w:bCs/>
                <w:smallCaps w:val="0"/>
                <w:szCs w:val="24"/>
              </w:rPr>
              <w:t>podręcznik</w:t>
            </w: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.PETRUS</w:t>
            </w:r>
            <w:proofErr w:type="spellEnd"/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, Kraków 2019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B12C3" w:rsidRPr="00FB12C3" w:rsidRDefault="00FB12C3" w:rsidP="00FB12C3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6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edukacji w Europie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873FA" w:rsidRPr="000F0D72">
              <w:rPr>
                <w:rFonts w:ascii="Corbel" w:hAnsi="Corbel"/>
                <w:b w:val="0"/>
                <w:smallCaps w:val="0"/>
                <w:szCs w:val="24"/>
              </w:rPr>
              <w:t>https://eurydice.org.pl/systemy-edukacji-w-europie</w:t>
            </w:r>
          </w:p>
          <w:p w:rsidR="00AA088F" w:rsidRPr="003641FF" w:rsidRDefault="00651D08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>Oficjalne strony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internetowe</w:t>
            </w:r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 ministerstw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edukacji państw wymienionych w treściach programowych.</w:t>
            </w:r>
          </w:p>
        </w:tc>
      </w:tr>
      <w:tr w:rsidR="0085747A" w:rsidRPr="008E3ACB" w:rsidTr="0071620A">
        <w:trPr>
          <w:trHeight w:val="397"/>
        </w:trPr>
        <w:tc>
          <w:tcPr>
            <w:tcW w:w="7513" w:type="dxa"/>
          </w:tcPr>
          <w:p w:rsidR="008966C5" w:rsidRDefault="0085747A" w:rsidP="00AA08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A088F" w:rsidRPr="00AA088F" w:rsidRDefault="00AA088F" w:rsidP="00E81FA0">
            <w:pPr>
              <w:pStyle w:val="Punktygwne"/>
              <w:numPr>
                <w:ilvl w:val="0"/>
                <w:numId w:val="5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088F">
              <w:rPr>
                <w:rFonts w:ascii="Corbel" w:hAnsi="Corbel"/>
                <w:b w:val="0"/>
                <w:smallCaps w:val="0"/>
                <w:szCs w:val="24"/>
              </w:rPr>
              <w:t>Pachociński</w:t>
            </w:r>
            <w:proofErr w:type="spellEnd"/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Pedagogika porównawcza.</w:t>
            </w:r>
            <w:r w:rsidR="0033293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odręcznik akademicki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>Wyd. 2 popr. i uzup. "Żak" Warszawa, 2007.</w:t>
            </w:r>
          </w:p>
          <w:p w:rsidR="00AA088F" w:rsidRDefault="00AA088F" w:rsidP="00E81FA0">
            <w:pPr>
              <w:pStyle w:val="Punktygwne"/>
              <w:numPr>
                <w:ilvl w:val="0"/>
                <w:numId w:val="5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088F">
              <w:rPr>
                <w:rFonts w:ascii="Corbel" w:hAnsi="Corbel"/>
                <w:b w:val="0"/>
                <w:smallCaps w:val="0"/>
                <w:szCs w:val="24"/>
              </w:rPr>
              <w:t>Vanova</w:t>
            </w:r>
            <w:proofErr w:type="spellEnd"/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 porównawcza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0C31">
              <w:rPr>
                <w:rFonts w:ascii="Corbel" w:hAnsi="Corbel"/>
                <w:b w:val="0"/>
                <w:smallCaps w:val="0"/>
                <w:szCs w:val="24"/>
              </w:rPr>
              <w:t xml:space="preserve">Red. B. </w:t>
            </w:r>
            <w:r w:rsidRPr="00DD0C3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Śliwerski, tom 2. GWP, Gdańsk 2006.</w:t>
            </w:r>
          </w:p>
          <w:p w:rsidR="008966C5" w:rsidRDefault="007666C0" w:rsidP="00E81FA0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ind w:left="313" w:hanging="284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proofErr w:type="spellStart"/>
            <w:r w:rsidRPr="007666C0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Walat</w:t>
            </w:r>
            <w:proofErr w:type="spellEnd"/>
            <w:r w:rsidRPr="007666C0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W.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, </w:t>
            </w:r>
            <w:r w:rsidRPr="007666C0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 xml:space="preserve">Edukacyjne zastosowania </w:t>
            </w:r>
            <w:proofErr w:type="spellStart"/>
            <w:r w:rsidRPr="007666C0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hipermediów</w:t>
            </w:r>
            <w:proofErr w:type="spellEnd"/>
            <w:r w:rsidRPr="007666C0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 Wyd. UR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,</w:t>
            </w:r>
            <w:r w:rsidRPr="007666C0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Rzeszów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2007.</w:t>
            </w:r>
          </w:p>
          <w:p w:rsidR="003641FF" w:rsidRPr="003641FF" w:rsidRDefault="003641FF" w:rsidP="00E81FA0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ind w:left="313" w:hanging="284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Lib</w:t>
            </w:r>
            <w:proofErr w:type="spellEnd"/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W., </w:t>
            </w:r>
            <w:r w:rsidRPr="0014473C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System edukacyjny Stanów Zjednoczonych – charakterystyka ogólna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[w:] Edukacja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Technika </w:t>
            </w:r>
            <w:r w:rsidRPr="003641FF">
              <w:rPr>
                <w:rFonts w:ascii="Corbel" w:eastAsia="Times New Roman" w:hAnsi="Corbel" w:cs="Poppins"/>
                <w:b/>
                <w:bCs/>
                <w:color w:val="212529"/>
                <w:sz w:val="24"/>
                <w:szCs w:val="24"/>
                <w:lang w:eastAsia="pl-PL"/>
              </w:rPr>
              <w:t xml:space="preserve">– </w:t>
            </w:r>
            <w:r w:rsidRPr="003641FF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Informatyka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,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nr 3(25),2018,s. 66-73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D67" w:rsidRDefault="002E2D67" w:rsidP="00C16ABF">
      <w:pPr>
        <w:spacing w:after="0" w:line="240" w:lineRule="auto"/>
      </w:pPr>
      <w:r>
        <w:separator/>
      </w:r>
    </w:p>
  </w:endnote>
  <w:endnote w:type="continuationSeparator" w:id="0">
    <w:p w:rsidR="002E2D67" w:rsidRDefault="002E2D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D67" w:rsidRDefault="002E2D67" w:rsidP="00C16ABF">
      <w:pPr>
        <w:spacing w:after="0" w:line="240" w:lineRule="auto"/>
      </w:pPr>
      <w:r>
        <w:separator/>
      </w:r>
    </w:p>
  </w:footnote>
  <w:footnote w:type="continuationSeparator" w:id="0">
    <w:p w:rsidR="002E2D67" w:rsidRDefault="002E2D6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0B1E74"/>
    <w:multiLevelType w:val="hybridMultilevel"/>
    <w:tmpl w:val="14B23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37AF6"/>
    <w:multiLevelType w:val="hybridMultilevel"/>
    <w:tmpl w:val="C494D81E"/>
    <w:lvl w:ilvl="0" w:tplc="FF3C23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441D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486776"/>
    <w:multiLevelType w:val="multilevel"/>
    <w:tmpl w:val="CC46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76022"/>
    <w:multiLevelType w:val="hybridMultilevel"/>
    <w:tmpl w:val="23C0D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121B3"/>
    <w:multiLevelType w:val="hybridMultilevel"/>
    <w:tmpl w:val="2BA24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1C98"/>
    <w:multiLevelType w:val="multilevel"/>
    <w:tmpl w:val="68FE6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4F214A"/>
    <w:multiLevelType w:val="hybridMultilevel"/>
    <w:tmpl w:val="6ABE6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33F"/>
    <w:rsid w:val="00070ED6"/>
    <w:rsid w:val="000723C5"/>
    <w:rsid w:val="00072A5F"/>
    <w:rsid w:val="000742DC"/>
    <w:rsid w:val="00084C12"/>
    <w:rsid w:val="0008774E"/>
    <w:rsid w:val="0009462C"/>
    <w:rsid w:val="00094B12"/>
    <w:rsid w:val="00096C46"/>
    <w:rsid w:val="000A296F"/>
    <w:rsid w:val="000A2A28"/>
    <w:rsid w:val="000B192D"/>
    <w:rsid w:val="000B28EE"/>
    <w:rsid w:val="000B3D42"/>
    <w:rsid w:val="000B3E37"/>
    <w:rsid w:val="000B64CB"/>
    <w:rsid w:val="000D04B0"/>
    <w:rsid w:val="000F0D72"/>
    <w:rsid w:val="000F1C57"/>
    <w:rsid w:val="000F25C7"/>
    <w:rsid w:val="000F5615"/>
    <w:rsid w:val="000F706B"/>
    <w:rsid w:val="000F754C"/>
    <w:rsid w:val="00124BFF"/>
    <w:rsid w:val="0012560E"/>
    <w:rsid w:val="00127108"/>
    <w:rsid w:val="00134AB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3E45"/>
    <w:rsid w:val="001A70D2"/>
    <w:rsid w:val="001B6184"/>
    <w:rsid w:val="001B7A60"/>
    <w:rsid w:val="001D657B"/>
    <w:rsid w:val="001D7B54"/>
    <w:rsid w:val="001E0209"/>
    <w:rsid w:val="001E1ECD"/>
    <w:rsid w:val="001F2CA2"/>
    <w:rsid w:val="002144C0"/>
    <w:rsid w:val="0022477D"/>
    <w:rsid w:val="00225A61"/>
    <w:rsid w:val="002278A9"/>
    <w:rsid w:val="00232C32"/>
    <w:rsid w:val="002336F9"/>
    <w:rsid w:val="0024028F"/>
    <w:rsid w:val="00244ABC"/>
    <w:rsid w:val="00246FB8"/>
    <w:rsid w:val="002515E5"/>
    <w:rsid w:val="00281FF2"/>
    <w:rsid w:val="002857DE"/>
    <w:rsid w:val="00291567"/>
    <w:rsid w:val="00291B12"/>
    <w:rsid w:val="002A22BF"/>
    <w:rsid w:val="002A2389"/>
    <w:rsid w:val="002A4554"/>
    <w:rsid w:val="002A671D"/>
    <w:rsid w:val="002B4D55"/>
    <w:rsid w:val="002B5EA0"/>
    <w:rsid w:val="002B6119"/>
    <w:rsid w:val="002C1F06"/>
    <w:rsid w:val="002D3375"/>
    <w:rsid w:val="002D73D4"/>
    <w:rsid w:val="002E2D67"/>
    <w:rsid w:val="002E4622"/>
    <w:rsid w:val="002F02A3"/>
    <w:rsid w:val="002F4ABE"/>
    <w:rsid w:val="003018BA"/>
    <w:rsid w:val="00301C4F"/>
    <w:rsid w:val="003033DE"/>
    <w:rsid w:val="0030395F"/>
    <w:rsid w:val="00305C92"/>
    <w:rsid w:val="003151C5"/>
    <w:rsid w:val="00317377"/>
    <w:rsid w:val="00326CCF"/>
    <w:rsid w:val="00332935"/>
    <w:rsid w:val="003343CF"/>
    <w:rsid w:val="00346FE9"/>
    <w:rsid w:val="0034759A"/>
    <w:rsid w:val="003503F6"/>
    <w:rsid w:val="003530DD"/>
    <w:rsid w:val="00363F78"/>
    <w:rsid w:val="003641FF"/>
    <w:rsid w:val="00384546"/>
    <w:rsid w:val="003A0A5B"/>
    <w:rsid w:val="003A1176"/>
    <w:rsid w:val="003A2093"/>
    <w:rsid w:val="003B7551"/>
    <w:rsid w:val="003C0BAE"/>
    <w:rsid w:val="003C1334"/>
    <w:rsid w:val="003D18A9"/>
    <w:rsid w:val="003D6CE2"/>
    <w:rsid w:val="003E1941"/>
    <w:rsid w:val="003E2FE6"/>
    <w:rsid w:val="003E49D5"/>
    <w:rsid w:val="003F38C0"/>
    <w:rsid w:val="00400BC3"/>
    <w:rsid w:val="0040378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0548"/>
    <w:rsid w:val="004840FD"/>
    <w:rsid w:val="004873B9"/>
    <w:rsid w:val="00490F7D"/>
    <w:rsid w:val="00491678"/>
    <w:rsid w:val="004968E2"/>
    <w:rsid w:val="004A3EEA"/>
    <w:rsid w:val="004A4D1F"/>
    <w:rsid w:val="004B5319"/>
    <w:rsid w:val="004D1471"/>
    <w:rsid w:val="004D5282"/>
    <w:rsid w:val="004D7FB0"/>
    <w:rsid w:val="004F1551"/>
    <w:rsid w:val="004F189F"/>
    <w:rsid w:val="004F55A3"/>
    <w:rsid w:val="0050496F"/>
    <w:rsid w:val="00513B6F"/>
    <w:rsid w:val="00517C63"/>
    <w:rsid w:val="00526C94"/>
    <w:rsid w:val="005363C4"/>
    <w:rsid w:val="00536BDE"/>
    <w:rsid w:val="00536D69"/>
    <w:rsid w:val="00543ACC"/>
    <w:rsid w:val="00550856"/>
    <w:rsid w:val="005528DE"/>
    <w:rsid w:val="0056696D"/>
    <w:rsid w:val="00572432"/>
    <w:rsid w:val="00573EF9"/>
    <w:rsid w:val="0059484D"/>
    <w:rsid w:val="005A0855"/>
    <w:rsid w:val="005A3196"/>
    <w:rsid w:val="005B19D7"/>
    <w:rsid w:val="005B33B1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427"/>
    <w:rsid w:val="00647FA8"/>
    <w:rsid w:val="00650C5F"/>
    <w:rsid w:val="00651D08"/>
    <w:rsid w:val="00654934"/>
    <w:rsid w:val="00656F8B"/>
    <w:rsid w:val="006620D9"/>
    <w:rsid w:val="00671958"/>
    <w:rsid w:val="00675843"/>
    <w:rsid w:val="006873F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921"/>
    <w:rsid w:val="007327BD"/>
    <w:rsid w:val="00734608"/>
    <w:rsid w:val="00745302"/>
    <w:rsid w:val="007461D6"/>
    <w:rsid w:val="00746EC8"/>
    <w:rsid w:val="00763BF1"/>
    <w:rsid w:val="007666C0"/>
    <w:rsid w:val="007666CD"/>
    <w:rsid w:val="00766FD4"/>
    <w:rsid w:val="007701D6"/>
    <w:rsid w:val="0078168C"/>
    <w:rsid w:val="0078554F"/>
    <w:rsid w:val="00787C2A"/>
    <w:rsid w:val="00790E27"/>
    <w:rsid w:val="007911DC"/>
    <w:rsid w:val="00795BB3"/>
    <w:rsid w:val="007A4022"/>
    <w:rsid w:val="007A6E6E"/>
    <w:rsid w:val="007C3299"/>
    <w:rsid w:val="007C3BCC"/>
    <w:rsid w:val="007C4546"/>
    <w:rsid w:val="007C5C5F"/>
    <w:rsid w:val="007D6E56"/>
    <w:rsid w:val="007D6E75"/>
    <w:rsid w:val="007F1652"/>
    <w:rsid w:val="007F4155"/>
    <w:rsid w:val="0080307F"/>
    <w:rsid w:val="0081554D"/>
    <w:rsid w:val="0081707E"/>
    <w:rsid w:val="008449B3"/>
    <w:rsid w:val="0085747A"/>
    <w:rsid w:val="00865FE7"/>
    <w:rsid w:val="00884922"/>
    <w:rsid w:val="00885F64"/>
    <w:rsid w:val="0089059F"/>
    <w:rsid w:val="008917F9"/>
    <w:rsid w:val="00893A53"/>
    <w:rsid w:val="008966C5"/>
    <w:rsid w:val="008A45F7"/>
    <w:rsid w:val="008C09B8"/>
    <w:rsid w:val="008C0CC0"/>
    <w:rsid w:val="008C19A9"/>
    <w:rsid w:val="008C379D"/>
    <w:rsid w:val="008C5147"/>
    <w:rsid w:val="008C5359"/>
    <w:rsid w:val="008C5363"/>
    <w:rsid w:val="008D3DFB"/>
    <w:rsid w:val="008E3ACB"/>
    <w:rsid w:val="008E64F4"/>
    <w:rsid w:val="008F12C9"/>
    <w:rsid w:val="008F6E29"/>
    <w:rsid w:val="00906DAC"/>
    <w:rsid w:val="00913535"/>
    <w:rsid w:val="00916188"/>
    <w:rsid w:val="00923D7D"/>
    <w:rsid w:val="0093178E"/>
    <w:rsid w:val="00934F59"/>
    <w:rsid w:val="009508DF"/>
    <w:rsid w:val="00950DAC"/>
    <w:rsid w:val="00954A07"/>
    <w:rsid w:val="00961F74"/>
    <w:rsid w:val="0097030D"/>
    <w:rsid w:val="009800E4"/>
    <w:rsid w:val="00997F14"/>
    <w:rsid w:val="009A78D9"/>
    <w:rsid w:val="009C1331"/>
    <w:rsid w:val="009C3E31"/>
    <w:rsid w:val="009C54AE"/>
    <w:rsid w:val="009C788E"/>
    <w:rsid w:val="009D49B7"/>
    <w:rsid w:val="009E3B41"/>
    <w:rsid w:val="009F304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1A4"/>
    <w:rsid w:val="00A84C85"/>
    <w:rsid w:val="00A97DE1"/>
    <w:rsid w:val="00AA02D8"/>
    <w:rsid w:val="00AA088F"/>
    <w:rsid w:val="00AA0C14"/>
    <w:rsid w:val="00AB053C"/>
    <w:rsid w:val="00AB4ACF"/>
    <w:rsid w:val="00AD1146"/>
    <w:rsid w:val="00AD27D3"/>
    <w:rsid w:val="00AD66D6"/>
    <w:rsid w:val="00AE1160"/>
    <w:rsid w:val="00AE203C"/>
    <w:rsid w:val="00AE2E74"/>
    <w:rsid w:val="00AE368D"/>
    <w:rsid w:val="00AE5FCB"/>
    <w:rsid w:val="00AF0569"/>
    <w:rsid w:val="00AF2C1E"/>
    <w:rsid w:val="00AF5202"/>
    <w:rsid w:val="00B06142"/>
    <w:rsid w:val="00B135B1"/>
    <w:rsid w:val="00B3130B"/>
    <w:rsid w:val="00B40ADB"/>
    <w:rsid w:val="00B43B77"/>
    <w:rsid w:val="00B43E80"/>
    <w:rsid w:val="00B607DB"/>
    <w:rsid w:val="00B66529"/>
    <w:rsid w:val="00B67C02"/>
    <w:rsid w:val="00B75946"/>
    <w:rsid w:val="00B8056E"/>
    <w:rsid w:val="00B819C8"/>
    <w:rsid w:val="00B82196"/>
    <w:rsid w:val="00B82308"/>
    <w:rsid w:val="00B90885"/>
    <w:rsid w:val="00BA35CE"/>
    <w:rsid w:val="00BB520A"/>
    <w:rsid w:val="00BD3869"/>
    <w:rsid w:val="00BD66E9"/>
    <w:rsid w:val="00BD6FF4"/>
    <w:rsid w:val="00BF2C41"/>
    <w:rsid w:val="00C058B4"/>
    <w:rsid w:val="00C05F44"/>
    <w:rsid w:val="00C131B5"/>
    <w:rsid w:val="00C15F3D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D49"/>
    <w:rsid w:val="00C766DF"/>
    <w:rsid w:val="00C77263"/>
    <w:rsid w:val="00C849A6"/>
    <w:rsid w:val="00C91DB4"/>
    <w:rsid w:val="00C94B98"/>
    <w:rsid w:val="00CA2B96"/>
    <w:rsid w:val="00CA5089"/>
    <w:rsid w:val="00CB42CB"/>
    <w:rsid w:val="00CC5D21"/>
    <w:rsid w:val="00CD37DD"/>
    <w:rsid w:val="00CD6897"/>
    <w:rsid w:val="00CE5BAC"/>
    <w:rsid w:val="00CF25BE"/>
    <w:rsid w:val="00CF78ED"/>
    <w:rsid w:val="00D02B25"/>
    <w:rsid w:val="00D02EBA"/>
    <w:rsid w:val="00D031D0"/>
    <w:rsid w:val="00D17C3C"/>
    <w:rsid w:val="00D26B2C"/>
    <w:rsid w:val="00D352C9"/>
    <w:rsid w:val="00D425B2"/>
    <w:rsid w:val="00D428D6"/>
    <w:rsid w:val="00D552B2"/>
    <w:rsid w:val="00D608D1"/>
    <w:rsid w:val="00D67C42"/>
    <w:rsid w:val="00D74119"/>
    <w:rsid w:val="00D8075B"/>
    <w:rsid w:val="00D8678B"/>
    <w:rsid w:val="00DA2114"/>
    <w:rsid w:val="00DC251D"/>
    <w:rsid w:val="00DD0C31"/>
    <w:rsid w:val="00DE09C0"/>
    <w:rsid w:val="00DE4A14"/>
    <w:rsid w:val="00DF320D"/>
    <w:rsid w:val="00DF360C"/>
    <w:rsid w:val="00DF71C8"/>
    <w:rsid w:val="00E129B8"/>
    <w:rsid w:val="00E21E7D"/>
    <w:rsid w:val="00E22FBC"/>
    <w:rsid w:val="00E24BF5"/>
    <w:rsid w:val="00E25338"/>
    <w:rsid w:val="00E305AE"/>
    <w:rsid w:val="00E51E44"/>
    <w:rsid w:val="00E63348"/>
    <w:rsid w:val="00E66199"/>
    <w:rsid w:val="00E77E88"/>
    <w:rsid w:val="00E8107D"/>
    <w:rsid w:val="00E81FA0"/>
    <w:rsid w:val="00E83895"/>
    <w:rsid w:val="00E91973"/>
    <w:rsid w:val="00E960BB"/>
    <w:rsid w:val="00EA2074"/>
    <w:rsid w:val="00EA4832"/>
    <w:rsid w:val="00EA4E9D"/>
    <w:rsid w:val="00EC3E52"/>
    <w:rsid w:val="00EC4899"/>
    <w:rsid w:val="00ED03AB"/>
    <w:rsid w:val="00ED32D2"/>
    <w:rsid w:val="00EE05D8"/>
    <w:rsid w:val="00EE32DE"/>
    <w:rsid w:val="00EE5457"/>
    <w:rsid w:val="00F070AB"/>
    <w:rsid w:val="00F17567"/>
    <w:rsid w:val="00F27A7B"/>
    <w:rsid w:val="00F464B9"/>
    <w:rsid w:val="00F526AF"/>
    <w:rsid w:val="00F54F3A"/>
    <w:rsid w:val="00F56B39"/>
    <w:rsid w:val="00F617C3"/>
    <w:rsid w:val="00F7066B"/>
    <w:rsid w:val="00F83B28"/>
    <w:rsid w:val="00FA46E5"/>
    <w:rsid w:val="00FB12C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91887"/>
  <w15:docId w15:val="{AF630B25-A3E8-4525-88D5-A0BC234E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A088F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072A5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6C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6C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6CC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6C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6CCF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3641F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5D01F-DD0B-4ABF-AA1D-3BAF79DE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150</TotalTime>
  <Pages>5</Pages>
  <Words>1166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44</cp:revision>
  <cp:lastPrinted>2019-12-19T12:32:00Z</cp:lastPrinted>
  <dcterms:created xsi:type="dcterms:W3CDTF">2019-11-20T17:03:00Z</dcterms:created>
  <dcterms:modified xsi:type="dcterms:W3CDTF">2026-04-29T11:56:00Z</dcterms:modified>
</cp:coreProperties>
</file>